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5F" w:rsidRPr="006354E4" w:rsidRDefault="0006175F" w:rsidP="00EE146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354E4">
        <w:rPr>
          <w:rFonts w:ascii="Times New Roman" w:hAnsi="Times New Roman" w:cs="Times New Roman"/>
          <w:sz w:val="22"/>
          <w:szCs w:val="22"/>
        </w:rPr>
        <w:t>Приложение № 2</w:t>
      </w:r>
    </w:p>
    <w:p w:rsidR="0006175F" w:rsidRPr="006354E4" w:rsidRDefault="0006175F" w:rsidP="00EE1460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</w:r>
      <w:r w:rsidRPr="006354E4">
        <w:rPr>
          <w:rFonts w:ascii="Times New Roman" w:hAnsi="Times New Roman" w:cs="Times New Roman"/>
          <w:sz w:val="22"/>
          <w:szCs w:val="22"/>
        </w:rPr>
        <w:tab/>
        <w:t xml:space="preserve">к положению об оплате труда </w:t>
      </w:r>
    </w:p>
    <w:p w:rsidR="0006175F" w:rsidRPr="006354E4" w:rsidRDefault="0006175F" w:rsidP="00EE1460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6354E4">
        <w:rPr>
          <w:rFonts w:ascii="Times New Roman" w:hAnsi="Times New Roman" w:cs="Times New Roman"/>
          <w:sz w:val="22"/>
          <w:szCs w:val="22"/>
        </w:rPr>
        <w:t xml:space="preserve">работников МБУЗ «Тюхтетская ЦРБ», </w:t>
      </w:r>
    </w:p>
    <w:p w:rsidR="0006175F" w:rsidRPr="006354E4" w:rsidRDefault="0006175F" w:rsidP="00EE1460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6354E4">
        <w:rPr>
          <w:rFonts w:ascii="Times New Roman" w:hAnsi="Times New Roman" w:cs="Times New Roman"/>
          <w:sz w:val="22"/>
          <w:szCs w:val="22"/>
        </w:rPr>
        <w:t>подведомственного</w:t>
      </w:r>
    </w:p>
    <w:p w:rsidR="0006175F" w:rsidRPr="006354E4" w:rsidRDefault="0006175F" w:rsidP="00EE1460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6354E4">
        <w:rPr>
          <w:rFonts w:ascii="Times New Roman" w:hAnsi="Times New Roman" w:cs="Times New Roman"/>
          <w:sz w:val="22"/>
          <w:szCs w:val="22"/>
        </w:rPr>
        <w:t xml:space="preserve">администрации </w:t>
      </w:r>
    </w:p>
    <w:p w:rsidR="0006175F" w:rsidRPr="006354E4" w:rsidRDefault="0006175F" w:rsidP="00EE1460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6354E4">
        <w:rPr>
          <w:rFonts w:ascii="Times New Roman" w:hAnsi="Times New Roman" w:cs="Times New Roman"/>
          <w:sz w:val="22"/>
          <w:szCs w:val="22"/>
        </w:rPr>
        <w:t xml:space="preserve">Тюхтетского  района </w:t>
      </w:r>
    </w:p>
    <w:p w:rsidR="0006175F" w:rsidRPr="006354E4" w:rsidRDefault="0006175F" w:rsidP="00EE1460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6354E4">
        <w:rPr>
          <w:rFonts w:ascii="Times New Roman" w:hAnsi="Times New Roman" w:cs="Times New Roman"/>
          <w:sz w:val="22"/>
          <w:szCs w:val="22"/>
        </w:rPr>
        <w:t>Красноярского края</w:t>
      </w:r>
    </w:p>
    <w:p w:rsidR="0006175F" w:rsidRDefault="0006175F" w:rsidP="00EE1460">
      <w:pPr>
        <w:pStyle w:val="NoSpacing"/>
        <w:rPr>
          <w:rFonts w:ascii="Times New Roman" w:hAnsi="Times New Roman" w:cs="Times New Roman"/>
        </w:rPr>
      </w:pPr>
    </w:p>
    <w:p w:rsidR="0006175F" w:rsidRDefault="0006175F" w:rsidP="00EE1460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Виды и размеры компенсационных выплат, предоставляемых работникам муниципального бюджетного учреждения здравоохранения</w:t>
      </w:r>
    </w:p>
    <w:p w:rsidR="0006175F" w:rsidRDefault="0006175F" w:rsidP="00EE1460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tbl>
      <w:tblPr>
        <w:tblW w:w="96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7380"/>
        <w:gridCol w:w="1666"/>
      </w:tblGrid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Компенсационная выплата</w:t>
            </w:r>
          </w:p>
        </w:tc>
        <w:tc>
          <w:tcPr>
            <w:tcW w:w="1666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Размер в процентах </w:t>
            </w: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к тарифной ставке (окладу)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175F" w:rsidRPr="006354E4" w:rsidTr="006354E4">
        <w:tc>
          <w:tcPr>
            <w:tcW w:w="9694" w:type="dxa"/>
            <w:gridSpan w:val="3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Надбавки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Работникам, занятым на тяжелых работах, работах с вредными и (или) опасными и иными условиями труда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Работникам, занятым на работах с опасными для здоровья и особо тяжелыми условиями труда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12-60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Медицинским и иным работникам учреждений,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непосредственно участвующим в оказании противотуберкулезной помощи или занимающим должности, работа в которых связана с опасностью инфицирования микробактериями туберкулеза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За продолжительность непрерывной работы в сфере здравоохранения и социальной защиты населения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20-80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0" w:type="dxa"/>
          </w:tcPr>
          <w:p w:rsidR="0006175F" w:rsidRPr="006354E4" w:rsidRDefault="0006175F" w:rsidP="00AB7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Водителям грузовых и легковых автомобилей, автобусов за классность:                           </w:t>
            </w:r>
          </w:p>
          <w:p w:rsidR="0006175F" w:rsidRPr="006354E4" w:rsidRDefault="0006175F" w:rsidP="00AB7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- первого класса                                   </w:t>
            </w:r>
          </w:p>
          <w:p w:rsidR="0006175F" w:rsidRPr="006354E4" w:rsidRDefault="0006175F" w:rsidP="00AB7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- второго класса                                   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За работу с документами, составляющими государственную тайну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10, 20, 25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За стаж работы в структурном подразделении по защите государственной тайны:</w:t>
            </w:r>
          </w:p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от 1 года до 5 лет</w:t>
            </w:r>
          </w:p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от 5 лет до 10 лет</w:t>
            </w:r>
          </w:p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свыше 10 лет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175F" w:rsidRPr="006354E4" w:rsidTr="006354E4">
        <w:tc>
          <w:tcPr>
            <w:tcW w:w="9694" w:type="dxa"/>
            <w:gridSpan w:val="3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Доплаты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</w:tcPr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Руководителям практики студентов, интернов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10-30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0" w:type="dxa"/>
          </w:tcPr>
          <w:p w:rsidR="0006175F" w:rsidRPr="006354E4" w:rsidRDefault="0006175F" w:rsidP="00C005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За работу в ночное время:                          </w:t>
            </w:r>
          </w:p>
          <w:p w:rsidR="0006175F" w:rsidRPr="006354E4" w:rsidRDefault="0006175F" w:rsidP="00C005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- работникам учреждений здравоохранения, </w:t>
            </w:r>
          </w:p>
          <w:p w:rsidR="0006175F" w:rsidRPr="006354E4" w:rsidRDefault="0006175F" w:rsidP="00C005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- медицинскому персоналу, занятому оказанием       </w:t>
            </w:r>
          </w:p>
          <w:p w:rsidR="0006175F" w:rsidRPr="006354E4" w:rsidRDefault="0006175F" w:rsidP="00C005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экстренной, скорой и неотложной медицинской помощи,</w:t>
            </w:r>
          </w:p>
          <w:p w:rsidR="0006175F" w:rsidRPr="006354E4" w:rsidRDefault="0006175F" w:rsidP="00C005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выездному персоналу, водителям и работникам связи  </w:t>
            </w:r>
          </w:p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скорой медицинской помощи     </w:t>
            </w:r>
          </w:p>
        </w:tc>
        <w:tc>
          <w:tcPr>
            <w:tcW w:w="1666" w:type="dxa"/>
            <w:vAlign w:val="center"/>
          </w:tcPr>
          <w:p w:rsidR="0006175F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0" w:type="dxa"/>
          </w:tcPr>
          <w:p w:rsidR="0006175F" w:rsidRPr="006354E4" w:rsidRDefault="0006175F" w:rsidP="006354E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Водителям грузовых и легковых автомобилей, за ненормированный рабочий день</w:t>
            </w:r>
            <w:r w:rsidRPr="006354E4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  <w:tr w:rsidR="0006175F" w:rsidRPr="006354E4" w:rsidTr="006354E4">
        <w:tc>
          <w:tcPr>
            <w:tcW w:w="648" w:type="dxa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80" w:type="dxa"/>
          </w:tcPr>
          <w:p w:rsidR="0006175F" w:rsidRPr="006354E4" w:rsidRDefault="0006175F" w:rsidP="00A91E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Врачам, занимающим должности руководителей         </w:t>
            </w:r>
          </w:p>
          <w:p w:rsidR="0006175F" w:rsidRPr="006354E4" w:rsidRDefault="0006175F" w:rsidP="00A91E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или его заместителей, за осуществление   </w:t>
            </w:r>
          </w:p>
          <w:p w:rsidR="0006175F" w:rsidRPr="006354E4" w:rsidRDefault="0006175F" w:rsidP="00603E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врачебной специальности                  </w:t>
            </w:r>
          </w:p>
        </w:tc>
        <w:tc>
          <w:tcPr>
            <w:tcW w:w="1666" w:type="dxa"/>
            <w:vAlign w:val="center"/>
          </w:tcPr>
          <w:p w:rsidR="0006175F" w:rsidRPr="006354E4" w:rsidRDefault="0006175F" w:rsidP="00603EB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4E4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</w:tbl>
    <w:p w:rsidR="0006175F" w:rsidRDefault="0006175F" w:rsidP="000302E8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06175F" w:rsidRDefault="0006175F" w:rsidP="000302E8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sectPr w:rsidR="0006175F" w:rsidSect="006354E4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2A4A"/>
    <w:multiLevelType w:val="hybridMultilevel"/>
    <w:tmpl w:val="04D49874"/>
    <w:lvl w:ilvl="0" w:tplc="52FE7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0E0FCC"/>
    <w:multiLevelType w:val="hybridMultilevel"/>
    <w:tmpl w:val="42AC20A8"/>
    <w:lvl w:ilvl="0" w:tplc="9C8AF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290"/>
    <w:rsid w:val="000302E8"/>
    <w:rsid w:val="0004333E"/>
    <w:rsid w:val="0006175F"/>
    <w:rsid w:val="00073022"/>
    <w:rsid w:val="001C7B4F"/>
    <w:rsid w:val="001E3C99"/>
    <w:rsid w:val="002A4737"/>
    <w:rsid w:val="00302412"/>
    <w:rsid w:val="003239B7"/>
    <w:rsid w:val="003275B5"/>
    <w:rsid w:val="003D1057"/>
    <w:rsid w:val="003D3637"/>
    <w:rsid w:val="00531C38"/>
    <w:rsid w:val="00603EBF"/>
    <w:rsid w:val="0062378B"/>
    <w:rsid w:val="006354E4"/>
    <w:rsid w:val="00697EAB"/>
    <w:rsid w:val="006C7A30"/>
    <w:rsid w:val="00731E0A"/>
    <w:rsid w:val="007C5CE5"/>
    <w:rsid w:val="00847366"/>
    <w:rsid w:val="008A6FFE"/>
    <w:rsid w:val="009715F8"/>
    <w:rsid w:val="009B5456"/>
    <w:rsid w:val="009C0FD5"/>
    <w:rsid w:val="00A229DF"/>
    <w:rsid w:val="00A75D95"/>
    <w:rsid w:val="00A91E40"/>
    <w:rsid w:val="00AA6646"/>
    <w:rsid w:val="00AB7AB8"/>
    <w:rsid w:val="00B9357E"/>
    <w:rsid w:val="00C0051A"/>
    <w:rsid w:val="00C12BDC"/>
    <w:rsid w:val="00D822DB"/>
    <w:rsid w:val="00E11290"/>
    <w:rsid w:val="00E13D1F"/>
    <w:rsid w:val="00E75191"/>
    <w:rsid w:val="00ED1D80"/>
    <w:rsid w:val="00EE1460"/>
    <w:rsid w:val="00F847E1"/>
    <w:rsid w:val="00FB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FFE"/>
    <w:pPr>
      <w:spacing w:after="200" w:line="276" w:lineRule="auto"/>
    </w:pPr>
    <w:rPr>
      <w:rFonts w:cs="Calibri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1460"/>
    <w:rPr>
      <w:rFonts w:cs="Calibri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EE1460"/>
    <w:pPr>
      <w:ind w:left="720"/>
    </w:pPr>
  </w:style>
  <w:style w:type="table" w:styleId="TableGrid">
    <w:name w:val="Table Grid"/>
    <w:basedOn w:val="TableNormal"/>
    <w:uiPriority w:val="99"/>
    <w:rsid w:val="00EE14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302E8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293</Words>
  <Characters>1675</Characters>
  <Application>Microsoft Office Outlook</Application>
  <DocSecurity>0</DocSecurity>
  <Lines>0</Lines>
  <Paragraphs>0</Paragraphs>
  <ScaleCrop>false</ScaleCrop>
  <Company>Администрация Красноярского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Толокина</dc:creator>
  <cp:keywords/>
  <dc:description/>
  <cp:lastModifiedBy>user</cp:lastModifiedBy>
  <cp:revision>12</cp:revision>
  <dcterms:created xsi:type="dcterms:W3CDTF">2012-11-21T00:47:00Z</dcterms:created>
  <dcterms:modified xsi:type="dcterms:W3CDTF">2013-03-04T04:15:00Z</dcterms:modified>
</cp:coreProperties>
</file>